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97A28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FULLERE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1BC03038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068619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5337F0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Apr.1431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Brekspere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 joint executor of his Will.</w:t>
      </w:r>
    </w:p>
    <w:p w14:paraId="6395B745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01A4BE0B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1B55A8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1E793" w14:textId="77777777" w:rsidR="006101B8" w:rsidRDefault="006101B8" w:rsidP="006101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2F358EA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D739C" w14:textId="77777777" w:rsidR="006101B8" w:rsidRDefault="006101B8" w:rsidP="009139A6">
      <w:r>
        <w:separator/>
      </w:r>
    </w:p>
  </w:endnote>
  <w:endnote w:type="continuationSeparator" w:id="0">
    <w:p w14:paraId="5400FCEB" w14:textId="77777777" w:rsidR="006101B8" w:rsidRDefault="006101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E4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F2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84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8EE4" w14:textId="77777777" w:rsidR="006101B8" w:rsidRDefault="006101B8" w:rsidP="009139A6">
      <w:r>
        <w:separator/>
      </w:r>
    </w:p>
  </w:footnote>
  <w:footnote w:type="continuationSeparator" w:id="0">
    <w:p w14:paraId="5E8B65CE" w14:textId="77777777" w:rsidR="006101B8" w:rsidRDefault="006101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FB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E51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EF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1B8"/>
    <w:rsid w:val="000666E0"/>
    <w:rsid w:val="002510B7"/>
    <w:rsid w:val="005C130B"/>
    <w:rsid w:val="006101B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0DA13"/>
  <w15:chartTrackingRefBased/>
  <w15:docId w15:val="{0920AD44-39CA-4F32-A89D-C571CDE2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2022-02-28T12:23:00Z</dcterms:created>
  <dcterms:modified xsi:type="dcterms:W3CDTF">2022-02-28T12:24:00Z</dcterms:modified>
</cp:coreProperties>
</file>